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972A4" w14:textId="77777777" w:rsidR="008B01B7" w:rsidRDefault="008B01B7" w:rsidP="008B01B7">
      <w:pPr>
        <w:pStyle w:val="NoSpacing"/>
      </w:pPr>
      <w:r>
        <w:rPr>
          <w:u w:val="single"/>
        </w:rPr>
        <w:t>William WHYTHED</w:t>
      </w:r>
      <w:r>
        <w:t xml:space="preserve">    </w:t>
      </w:r>
      <w:proofErr w:type="gramStart"/>
      <w:r>
        <w:t xml:space="preserve">   (</w:t>
      </w:r>
      <w:proofErr w:type="gramEnd"/>
      <w:r>
        <w:t>fl.1468-9)</w:t>
      </w:r>
    </w:p>
    <w:p w14:paraId="450FB94C" w14:textId="77777777" w:rsidR="008B01B7" w:rsidRDefault="008B01B7" w:rsidP="008B01B7">
      <w:pPr>
        <w:pStyle w:val="NoSpacing"/>
      </w:pPr>
      <w:r>
        <w:t xml:space="preserve">of Orpington, Kent. </w:t>
      </w:r>
    </w:p>
    <w:p w14:paraId="07446989" w14:textId="77777777" w:rsidR="008B01B7" w:rsidRDefault="008B01B7" w:rsidP="008B01B7">
      <w:pPr>
        <w:pStyle w:val="NoSpacing"/>
      </w:pPr>
    </w:p>
    <w:p w14:paraId="669166D6" w14:textId="77777777" w:rsidR="008B01B7" w:rsidRDefault="008B01B7" w:rsidP="008B01B7">
      <w:pPr>
        <w:pStyle w:val="NoSpacing"/>
      </w:pPr>
    </w:p>
    <w:p w14:paraId="7323172D" w14:textId="77777777" w:rsidR="008B01B7" w:rsidRDefault="008B01B7" w:rsidP="008B01B7">
      <w:pPr>
        <w:pStyle w:val="NoSpacing"/>
      </w:pPr>
      <w:r>
        <w:t>Son:   William.</w:t>
      </w:r>
    </w:p>
    <w:p w14:paraId="243D07B8" w14:textId="77777777" w:rsidR="008B01B7" w:rsidRDefault="008B01B7" w:rsidP="008B01B7">
      <w:pPr>
        <w:pStyle w:val="NoSpacing"/>
      </w:pP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p.57)</w:t>
      </w:r>
    </w:p>
    <w:p w14:paraId="545DE6C0" w14:textId="77777777" w:rsidR="008B01B7" w:rsidRDefault="008B01B7" w:rsidP="008B01B7">
      <w:pPr>
        <w:pStyle w:val="NoSpacing"/>
      </w:pPr>
    </w:p>
    <w:p w14:paraId="316A237A" w14:textId="77777777" w:rsidR="008B01B7" w:rsidRDefault="008B01B7" w:rsidP="008B01B7">
      <w:pPr>
        <w:pStyle w:val="NoSpacing"/>
      </w:pPr>
    </w:p>
    <w:p w14:paraId="4FDFBCFC" w14:textId="77777777" w:rsidR="008B01B7" w:rsidRDefault="008B01B7" w:rsidP="008B01B7">
      <w:pPr>
        <w:pStyle w:val="NoSpacing"/>
      </w:pPr>
      <w:r>
        <w:t xml:space="preserve">         1468-9</w:t>
      </w:r>
      <w:r>
        <w:tab/>
        <w:t>He made his Will.   (ibid.)</w:t>
      </w:r>
    </w:p>
    <w:p w14:paraId="5561FC31" w14:textId="77777777" w:rsidR="008B01B7" w:rsidRDefault="008B01B7" w:rsidP="008B01B7">
      <w:pPr>
        <w:pStyle w:val="NoSpacing"/>
      </w:pPr>
    </w:p>
    <w:p w14:paraId="2B14CC2D" w14:textId="77777777" w:rsidR="008B01B7" w:rsidRDefault="008B01B7" w:rsidP="008B01B7">
      <w:pPr>
        <w:pStyle w:val="NoSpacing"/>
      </w:pPr>
    </w:p>
    <w:p w14:paraId="57E9B529" w14:textId="77777777" w:rsidR="008B01B7" w:rsidRDefault="008B01B7" w:rsidP="008B01B7">
      <w:pPr>
        <w:pStyle w:val="NoSpacing"/>
      </w:pPr>
      <w:r>
        <w:t>27 March 2019</w:t>
      </w:r>
    </w:p>
    <w:p w14:paraId="6DE0BC0B" w14:textId="77777777" w:rsidR="006B2F86" w:rsidRPr="00E71FC3" w:rsidRDefault="008B01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78800" w14:textId="77777777" w:rsidR="008B01B7" w:rsidRDefault="008B01B7" w:rsidP="00E71FC3">
      <w:pPr>
        <w:spacing w:after="0" w:line="240" w:lineRule="auto"/>
      </w:pPr>
      <w:r>
        <w:separator/>
      </w:r>
    </w:p>
  </w:endnote>
  <w:endnote w:type="continuationSeparator" w:id="0">
    <w:p w14:paraId="219835D6" w14:textId="77777777" w:rsidR="008B01B7" w:rsidRDefault="008B01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D875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E3AA" w14:textId="77777777" w:rsidR="008B01B7" w:rsidRDefault="008B01B7" w:rsidP="00E71FC3">
      <w:pPr>
        <w:spacing w:after="0" w:line="240" w:lineRule="auto"/>
      </w:pPr>
      <w:r>
        <w:separator/>
      </w:r>
    </w:p>
  </w:footnote>
  <w:footnote w:type="continuationSeparator" w:id="0">
    <w:p w14:paraId="026F976E" w14:textId="77777777" w:rsidR="008B01B7" w:rsidRDefault="008B01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B7"/>
    <w:rsid w:val="001A7C09"/>
    <w:rsid w:val="00577BD5"/>
    <w:rsid w:val="00656CBA"/>
    <w:rsid w:val="006A1F77"/>
    <w:rsid w:val="00733BE7"/>
    <w:rsid w:val="008B01B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63DC1"/>
  <w15:chartTrackingRefBased/>
  <w15:docId w15:val="{68DD80E9-EF36-496D-89D6-6CEF90CC6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2019-03-27T20:56:00Z</dcterms:created>
  <dcterms:modified xsi:type="dcterms:W3CDTF">2019-03-27T20:59:00Z</dcterms:modified>
</cp:coreProperties>
</file>